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D99EF6" w14:textId="77777777" w:rsidR="00291C82" w:rsidRDefault="00291C82" w:rsidP="00291C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Lucy MESSANGER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9B412F1" w14:textId="77777777" w:rsidR="00291C82" w:rsidRDefault="00291C82" w:rsidP="00291C82">
      <w:pPr>
        <w:rPr>
          <w:rFonts w:ascii="Times New Roman" w:hAnsi="Times New Roman" w:cs="Times New Roman"/>
        </w:rPr>
      </w:pPr>
    </w:p>
    <w:p w14:paraId="1C477DA5" w14:textId="77777777" w:rsidR="00291C82" w:rsidRDefault="00291C82" w:rsidP="00291C82">
      <w:pPr>
        <w:rPr>
          <w:rFonts w:ascii="Times New Roman" w:hAnsi="Times New Roman" w:cs="Times New Roman"/>
        </w:rPr>
      </w:pPr>
    </w:p>
    <w:p w14:paraId="7DABF176" w14:textId="77777777" w:rsidR="00291C82" w:rsidRDefault="00291C82" w:rsidP="00291C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Formerly Lucy </w:t>
      </w:r>
      <w:proofErr w:type="spellStart"/>
      <w:r>
        <w:rPr>
          <w:rFonts w:ascii="Times New Roman" w:hAnsi="Times New Roman" w:cs="Times New Roman"/>
        </w:rPr>
        <w:t>Barne</w:t>
      </w:r>
      <w:proofErr w:type="spellEnd"/>
      <w:r>
        <w:rPr>
          <w:rFonts w:ascii="Times New Roman" w:hAnsi="Times New Roman" w:cs="Times New Roman"/>
        </w:rPr>
        <w:t xml:space="preserve"> of Linton, Kent.</w:t>
      </w:r>
    </w:p>
    <w:p w14:paraId="485B49DB" w14:textId="77777777" w:rsidR="00291C82" w:rsidRDefault="00291C82" w:rsidP="00291C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F07A4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12D387D" w14:textId="77777777" w:rsidR="00291C82" w:rsidRDefault="00291C82" w:rsidP="00291C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Thomas(q.v.).   (ibid.)</w:t>
      </w:r>
    </w:p>
    <w:p w14:paraId="6EDCFCC2" w14:textId="77777777" w:rsidR="00291C82" w:rsidRDefault="00291C82" w:rsidP="00291C82">
      <w:pPr>
        <w:rPr>
          <w:rFonts w:ascii="Times New Roman" w:hAnsi="Times New Roman" w:cs="Times New Roman"/>
        </w:rPr>
      </w:pPr>
    </w:p>
    <w:p w14:paraId="2ED9874D" w14:textId="77777777" w:rsidR="00291C82" w:rsidRDefault="00291C82" w:rsidP="00291C82">
      <w:pPr>
        <w:rPr>
          <w:rFonts w:ascii="Times New Roman" w:hAnsi="Times New Roman" w:cs="Times New Roman"/>
        </w:rPr>
      </w:pPr>
    </w:p>
    <w:p w14:paraId="6A28734E" w14:textId="77777777" w:rsidR="00291C82" w:rsidRDefault="00291C82" w:rsidP="00291C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They made a plaint of debt against Thomas </w:t>
      </w:r>
      <w:proofErr w:type="spellStart"/>
      <w:r>
        <w:rPr>
          <w:rFonts w:ascii="Times New Roman" w:hAnsi="Times New Roman" w:cs="Times New Roman"/>
        </w:rPr>
        <w:t>Rogere</w:t>
      </w:r>
      <w:proofErr w:type="spellEnd"/>
      <w:r>
        <w:rPr>
          <w:rFonts w:ascii="Times New Roman" w:hAnsi="Times New Roman" w:cs="Times New Roman"/>
        </w:rPr>
        <w:t xml:space="preserve"> of Linton(q.v.)   (ibid.)</w:t>
      </w:r>
    </w:p>
    <w:p w14:paraId="2CDC6B7A" w14:textId="77777777" w:rsidR="00291C82" w:rsidRDefault="00291C82" w:rsidP="00291C82">
      <w:pPr>
        <w:rPr>
          <w:rFonts w:ascii="Times New Roman" w:hAnsi="Times New Roman" w:cs="Times New Roman"/>
        </w:rPr>
      </w:pPr>
    </w:p>
    <w:p w14:paraId="1F13EFA1" w14:textId="77777777" w:rsidR="00291C82" w:rsidRDefault="00291C82" w:rsidP="00291C82">
      <w:pPr>
        <w:rPr>
          <w:rFonts w:ascii="Times New Roman" w:hAnsi="Times New Roman" w:cs="Times New Roman"/>
        </w:rPr>
      </w:pPr>
    </w:p>
    <w:p w14:paraId="5ADCB1D4" w14:textId="77777777" w:rsidR="00291C82" w:rsidRDefault="00291C82" w:rsidP="00291C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May 2018</w:t>
      </w:r>
    </w:p>
    <w:p w14:paraId="5371B9A8" w14:textId="77777777" w:rsidR="006B2F86" w:rsidRPr="00E71FC3" w:rsidRDefault="00291C8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6B5630" w14:textId="77777777" w:rsidR="00291C82" w:rsidRDefault="00291C82" w:rsidP="00E71FC3">
      <w:r>
        <w:separator/>
      </w:r>
    </w:p>
  </w:endnote>
  <w:endnote w:type="continuationSeparator" w:id="0">
    <w:p w14:paraId="508F060D" w14:textId="77777777" w:rsidR="00291C82" w:rsidRDefault="00291C8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3C60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EC367A" w14:textId="77777777" w:rsidR="00291C82" w:rsidRDefault="00291C82" w:rsidP="00E71FC3">
      <w:r>
        <w:separator/>
      </w:r>
    </w:p>
  </w:footnote>
  <w:footnote w:type="continuationSeparator" w:id="0">
    <w:p w14:paraId="261669D6" w14:textId="77777777" w:rsidR="00291C82" w:rsidRDefault="00291C8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C82"/>
    <w:rsid w:val="001A7C09"/>
    <w:rsid w:val="00291C8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70050"/>
  <w15:chartTrackingRefBased/>
  <w15:docId w15:val="{B5C7C9D5-3852-4EB2-9E3D-4EFC753A1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1C8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91C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2018-06-23T11:39:00Z</dcterms:created>
  <dcterms:modified xsi:type="dcterms:W3CDTF">2018-06-23T11:40:00Z</dcterms:modified>
</cp:coreProperties>
</file>